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ED673" w14:textId="77777777" w:rsidR="00302334" w:rsidRDefault="00302334" w:rsidP="003023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WHYLDE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185EB72" w14:textId="77777777" w:rsidR="00302334" w:rsidRDefault="00302334" w:rsidP="003023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Clapham, Surrey. Yeoman.</w:t>
      </w:r>
    </w:p>
    <w:p w14:paraId="79A63D04" w14:textId="77777777" w:rsidR="00302334" w:rsidRDefault="00302334" w:rsidP="00302334">
      <w:pPr>
        <w:rPr>
          <w:rFonts w:ascii="Times New Roman" w:hAnsi="Times New Roman" w:cs="Times New Roman"/>
        </w:rPr>
      </w:pPr>
    </w:p>
    <w:p w14:paraId="797FC307" w14:textId="77777777" w:rsidR="00302334" w:rsidRDefault="00302334" w:rsidP="00302334">
      <w:pPr>
        <w:rPr>
          <w:rFonts w:ascii="Times New Roman" w:hAnsi="Times New Roman" w:cs="Times New Roman"/>
        </w:rPr>
      </w:pPr>
    </w:p>
    <w:p w14:paraId="3569D80F" w14:textId="77777777" w:rsidR="00302334" w:rsidRDefault="00302334" w:rsidP="003023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 xml:space="preserve"> of London, gentleman(q.v.), brought a plaint of debt against </w:t>
      </w:r>
    </w:p>
    <w:p w14:paraId="38927C4F" w14:textId="77777777" w:rsidR="00302334" w:rsidRDefault="00302334" w:rsidP="003023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 and 8 others.</w:t>
      </w:r>
    </w:p>
    <w:p w14:paraId="66B7B9C4" w14:textId="77777777" w:rsidR="00302334" w:rsidRDefault="00302334" w:rsidP="003023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15E7097" w14:textId="77777777" w:rsidR="00302334" w:rsidRDefault="00302334" w:rsidP="00302334">
      <w:pPr>
        <w:rPr>
          <w:rFonts w:ascii="Times New Roman" w:hAnsi="Times New Roman" w:cs="Times New Roman"/>
        </w:rPr>
      </w:pPr>
    </w:p>
    <w:p w14:paraId="0F122946" w14:textId="77777777" w:rsidR="00302334" w:rsidRDefault="00302334" w:rsidP="00302334">
      <w:pPr>
        <w:rPr>
          <w:rFonts w:ascii="Times New Roman" w:hAnsi="Times New Roman" w:cs="Times New Roman"/>
        </w:rPr>
      </w:pPr>
    </w:p>
    <w:p w14:paraId="46C622CB" w14:textId="77777777" w:rsidR="00302334" w:rsidRDefault="00302334" w:rsidP="003023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2018</w:t>
      </w:r>
    </w:p>
    <w:p w14:paraId="43F5DA39" w14:textId="77777777" w:rsidR="006B2F86" w:rsidRPr="00E71FC3" w:rsidRDefault="003023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5BCAA" w14:textId="77777777" w:rsidR="00302334" w:rsidRDefault="00302334" w:rsidP="00E71FC3">
      <w:r>
        <w:separator/>
      </w:r>
    </w:p>
  </w:endnote>
  <w:endnote w:type="continuationSeparator" w:id="0">
    <w:p w14:paraId="4752C6B5" w14:textId="77777777" w:rsidR="00302334" w:rsidRDefault="0030233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B7C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1A681" w14:textId="77777777" w:rsidR="00302334" w:rsidRDefault="00302334" w:rsidP="00E71FC3">
      <w:r>
        <w:separator/>
      </w:r>
    </w:p>
  </w:footnote>
  <w:footnote w:type="continuationSeparator" w:id="0">
    <w:p w14:paraId="7A033781" w14:textId="77777777" w:rsidR="00302334" w:rsidRDefault="0030233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34"/>
    <w:rsid w:val="001A7C09"/>
    <w:rsid w:val="0030233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D9F90"/>
  <w15:chartTrackingRefBased/>
  <w15:docId w15:val="{38DF440C-DAE3-4EB9-BBB1-EBA790ACE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233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023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2018-01-24T16:22:00Z</dcterms:created>
  <dcterms:modified xsi:type="dcterms:W3CDTF">2018-01-24T16:22:00Z</dcterms:modified>
</cp:coreProperties>
</file>